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6A6C6" w14:textId="77777777" w:rsidR="00D73DF2" w:rsidRDefault="00D73DF2" w:rsidP="00D73DF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Elizabeth DACRE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fl.1437-8)</w:t>
      </w:r>
    </w:p>
    <w:p w14:paraId="3DE8C2E9" w14:textId="77777777" w:rsidR="00D73DF2" w:rsidRDefault="00D73DF2" w:rsidP="00D73DF2">
      <w:pPr>
        <w:pStyle w:val="NoSpacing"/>
        <w:jc w:val="both"/>
        <w:rPr>
          <w:rFonts w:cs="Times New Roman"/>
          <w:szCs w:val="24"/>
        </w:rPr>
      </w:pPr>
    </w:p>
    <w:p w14:paraId="258A3B57" w14:textId="77777777" w:rsidR="00D73DF2" w:rsidRDefault="00D73DF2" w:rsidP="00D73DF2">
      <w:pPr>
        <w:pStyle w:val="NoSpacing"/>
        <w:jc w:val="both"/>
        <w:rPr>
          <w:rFonts w:cs="Times New Roman"/>
          <w:szCs w:val="24"/>
        </w:rPr>
      </w:pPr>
    </w:p>
    <w:p w14:paraId="43133227" w14:textId="77777777" w:rsidR="00D73DF2" w:rsidRDefault="00D73DF2" w:rsidP="00D73DF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= Sir Thomas(q.v.)</w:t>
      </w:r>
    </w:p>
    <w:p w14:paraId="5277C8D3" w14:textId="77777777" w:rsidR="00D73DF2" w:rsidRDefault="00D73DF2" w:rsidP="00D73DF2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58602B81" w14:textId="77777777" w:rsidR="00D73DF2" w:rsidRDefault="00D73DF2" w:rsidP="00D73DF2">
      <w:pPr>
        <w:pStyle w:val="NoSpacing"/>
        <w:jc w:val="both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152-6,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7C71E06E" w14:textId="77777777" w:rsidR="00D73DF2" w:rsidRDefault="00D73DF2" w:rsidP="00D73DF2">
      <w:pPr>
        <w:pStyle w:val="NoSpacing"/>
        <w:jc w:val="both"/>
        <w:rPr>
          <w:rFonts w:cs="Times New Roman"/>
          <w:szCs w:val="24"/>
        </w:rPr>
      </w:pPr>
    </w:p>
    <w:p w14:paraId="37BBE3BB" w14:textId="77777777" w:rsidR="00D73DF2" w:rsidRDefault="00D73DF2" w:rsidP="00D73DF2">
      <w:pPr>
        <w:pStyle w:val="NoSpacing"/>
        <w:jc w:val="both"/>
        <w:rPr>
          <w:rFonts w:cs="Times New Roman"/>
          <w:szCs w:val="24"/>
        </w:rPr>
      </w:pPr>
    </w:p>
    <w:p w14:paraId="3E1C5BDE" w14:textId="77777777" w:rsidR="00D73DF2" w:rsidRDefault="00D73DF2" w:rsidP="00D73DF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1437-8</w:t>
      </w:r>
      <w:r>
        <w:rPr>
          <w:rFonts w:cs="Times New Roman"/>
          <w:szCs w:val="24"/>
        </w:rPr>
        <w:tab/>
        <w:t xml:space="preserve">They settled the manor of Burgh, Norfolk, on Anne, wife of </w:t>
      </w:r>
    </w:p>
    <w:p w14:paraId="60FD32CE" w14:textId="77777777" w:rsidR="00D73DF2" w:rsidRDefault="00D73DF2" w:rsidP="00D73DF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Sir Henry </w:t>
      </w:r>
      <w:proofErr w:type="spellStart"/>
      <w:proofErr w:type="gramStart"/>
      <w:r>
        <w:rPr>
          <w:rFonts w:cs="Times New Roman"/>
          <w:szCs w:val="24"/>
        </w:rPr>
        <w:t>Inglose</w:t>
      </w:r>
      <w:proofErr w:type="spellEnd"/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d.1451)(q.v.).   (ibid.)</w:t>
      </w:r>
    </w:p>
    <w:p w14:paraId="6C92FCE6" w14:textId="77777777" w:rsidR="00D73DF2" w:rsidRDefault="00D73DF2" w:rsidP="00D73DF2">
      <w:pPr>
        <w:pStyle w:val="NoSpacing"/>
        <w:jc w:val="both"/>
        <w:rPr>
          <w:rFonts w:cs="Times New Roman"/>
          <w:szCs w:val="24"/>
        </w:rPr>
      </w:pPr>
    </w:p>
    <w:p w14:paraId="5DFCEB41" w14:textId="77777777" w:rsidR="00D73DF2" w:rsidRDefault="00D73DF2" w:rsidP="00D73DF2">
      <w:pPr>
        <w:pStyle w:val="NoSpacing"/>
        <w:jc w:val="both"/>
        <w:rPr>
          <w:rFonts w:cs="Times New Roman"/>
          <w:szCs w:val="24"/>
        </w:rPr>
      </w:pPr>
    </w:p>
    <w:p w14:paraId="4ADA0570" w14:textId="77777777" w:rsidR="00D73DF2" w:rsidRPr="00FB5AFA" w:rsidRDefault="00D73DF2" w:rsidP="00D73DF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18 February 2024</w:t>
      </w:r>
    </w:p>
    <w:p w14:paraId="1FD8BA8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0F03B" w14:textId="77777777" w:rsidR="00D73DF2" w:rsidRDefault="00D73DF2" w:rsidP="009139A6">
      <w:r>
        <w:separator/>
      </w:r>
    </w:p>
  </w:endnote>
  <w:endnote w:type="continuationSeparator" w:id="0">
    <w:p w14:paraId="5AA257AF" w14:textId="77777777" w:rsidR="00D73DF2" w:rsidRDefault="00D73D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2CD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5690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802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1F6ED" w14:textId="77777777" w:rsidR="00D73DF2" w:rsidRDefault="00D73DF2" w:rsidP="009139A6">
      <w:r>
        <w:separator/>
      </w:r>
    </w:p>
  </w:footnote>
  <w:footnote w:type="continuationSeparator" w:id="0">
    <w:p w14:paraId="764A47F3" w14:textId="77777777" w:rsidR="00D73DF2" w:rsidRDefault="00D73D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0A4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9FE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117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DF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73DF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59C4B"/>
  <w15:chartTrackingRefBased/>
  <w15:docId w15:val="{D496DE32-0F50-436A-8926-904D8C0AA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2024-02-18T20:43:00Z</dcterms:created>
  <dcterms:modified xsi:type="dcterms:W3CDTF">2024-02-18T20:44:00Z</dcterms:modified>
</cp:coreProperties>
</file>